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EF6736" w14:textId="7D377E3B" w:rsidR="009B790C" w:rsidRPr="00D12B69" w:rsidRDefault="004F6BF9" w:rsidP="009B790C">
      <w:pPr>
        <w:pStyle w:val="Obrazac"/>
        <w:jc w:val="left"/>
      </w:pPr>
      <w:r>
        <w:t xml:space="preserve">SVEUČILIŠNI </w:t>
      </w:r>
      <w:r w:rsidR="00817132">
        <w:t>PR</w:t>
      </w:r>
      <w:r>
        <w:t>IJE</w:t>
      </w:r>
      <w:r w:rsidR="00817132">
        <w:t>DIPLOMSKI STUDIJ ARHITEKTURA I URBANIZAM</w:t>
      </w:r>
    </w:p>
    <w:p w14:paraId="56573DA9" w14:textId="77777777" w:rsidR="00631900" w:rsidRPr="00D12B69" w:rsidRDefault="00631900" w:rsidP="00080A93">
      <w:pPr>
        <w:pStyle w:val="Obrazac"/>
      </w:pPr>
    </w:p>
    <w:p w14:paraId="6BE55B54" w14:textId="77777777" w:rsidR="0080622F" w:rsidRDefault="0080622F" w:rsidP="00080A93">
      <w:pPr>
        <w:pStyle w:val="Obrazac"/>
      </w:pPr>
    </w:p>
    <w:p w14:paraId="58ED84AC" w14:textId="77777777" w:rsidR="00E7019B" w:rsidRPr="00D12B69" w:rsidRDefault="00E7019B" w:rsidP="00080A93">
      <w:pPr>
        <w:pStyle w:val="Obrazac"/>
      </w:pPr>
    </w:p>
    <w:p w14:paraId="2B07AEB3" w14:textId="77777777" w:rsidR="00567423" w:rsidRPr="00D12B69" w:rsidRDefault="00567423" w:rsidP="00080A93">
      <w:pPr>
        <w:pStyle w:val="Obrazac"/>
        <w:rPr>
          <w:b/>
          <w:spacing w:val="30"/>
          <w:sz w:val="32"/>
        </w:rPr>
      </w:pPr>
      <w:r w:rsidRPr="00D12B69">
        <w:rPr>
          <w:b/>
          <w:spacing w:val="30"/>
          <w:sz w:val="32"/>
        </w:rPr>
        <w:t>P O T V R D A</w:t>
      </w:r>
    </w:p>
    <w:p w14:paraId="60C5D84D" w14:textId="19AC6BDE" w:rsidR="00DB7F42" w:rsidRPr="00D12B69" w:rsidRDefault="009A1FC7" w:rsidP="00DB7F42">
      <w:pPr>
        <w:jc w:val="center"/>
        <w:rPr>
          <w:lang w:val="hr-HR"/>
        </w:rPr>
      </w:pPr>
      <w:r w:rsidRPr="009A1FC7">
        <w:rPr>
          <w:lang w:val="hr-HR"/>
        </w:rPr>
        <w:t xml:space="preserve">o prihvaćanju završnog rada i </w:t>
      </w:r>
      <w:r w:rsidR="00DB7F42" w:rsidRPr="00D12B69">
        <w:rPr>
          <w:lang w:val="hr-HR"/>
        </w:rPr>
        <w:t xml:space="preserve">provedenom postupku provjere izvornosti završnog rada </w:t>
      </w:r>
    </w:p>
    <w:p w14:paraId="2107E28F" w14:textId="77777777" w:rsidR="00BC3631" w:rsidRPr="00D12B69" w:rsidRDefault="00BC3631" w:rsidP="00080A93">
      <w:pPr>
        <w:pStyle w:val="Obrazac"/>
        <w:rPr>
          <w:sz w:val="22"/>
        </w:rPr>
      </w:pPr>
    </w:p>
    <w:p w14:paraId="468B4098" w14:textId="77777777" w:rsidR="00F70852" w:rsidRPr="00D12B69" w:rsidRDefault="00F70852" w:rsidP="00326B5C">
      <w:pPr>
        <w:pStyle w:val="Obrazac"/>
        <w:spacing w:line="360" w:lineRule="auto"/>
      </w:pPr>
    </w:p>
    <w:p w14:paraId="6739ED58" w14:textId="77777777" w:rsidR="003175B9" w:rsidRDefault="009A1FC7" w:rsidP="003175B9">
      <w:pPr>
        <w:pStyle w:val="Obrazac"/>
        <w:spacing w:line="360" w:lineRule="auto"/>
        <w:jc w:val="both"/>
        <w:rPr>
          <w:u w:val="single"/>
        </w:rPr>
      </w:pPr>
      <w:sdt>
        <w:sdtPr>
          <w:id w:val="-1417319664"/>
          <w:placeholder>
            <w:docPart w:val="E425EFE56706445490D475FB3AC1918F"/>
          </w:placeholder>
          <w:dropDownList>
            <w:listItem w:displayText="Pristupnik/ica" w:value="Pristupnik/ica"/>
            <w:listItem w:displayText="Pristupnik" w:value="Pristupnik"/>
            <w:listItem w:displayText="Pristupnica" w:value="Pristupnica"/>
          </w:dropDownList>
        </w:sdtPr>
        <w:sdtEndPr/>
        <w:sdtContent>
          <w:r w:rsidR="003175B9" w:rsidRPr="00BC3631">
            <w:t>Pristupnik/ica</w:t>
          </w:r>
        </w:sdtContent>
      </w:sdt>
      <w:r w:rsidR="003175B9" w:rsidRPr="00464421">
        <w:rPr>
          <w:b/>
        </w:rPr>
        <w:t xml:space="preserve"> </w:t>
      </w:r>
      <w:sdt>
        <w:sdtPr>
          <w:rPr>
            <w:rStyle w:val="Boldanoarial"/>
          </w:rPr>
          <w:id w:val="617108075"/>
          <w:placeholder>
            <w:docPart w:val="30DB849B411D4B6792EB4EED05F30D97"/>
          </w:placeholder>
          <w:showingPlcHdr/>
          <w15:color w:val="000000"/>
        </w:sdtPr>
        <w:sdtEndPr>
          <w:rPr>
            <w:rStyle w:val="DefaultParagraphFont"/>
            <w:b w:val="0"/>
          </w:rPr>
        </w:sdtEndPr>
        <w:sdtContent>
          <w:r w:rsidR="003175B9" w:rsidRPr="00464421">
            <w:rPr>
              <w:rStyle w:val="PlaceholderText"/>
              <w:rFonts w:eastAsiaTheme="minorHAnsi"/>
              <w:b/>
              <w:color w:val="auto"/>
              <w:u w:val="single"/>
            </w:rPr>
            <w:t xml:space="preserve">                                                            </w:t>
          </w:r>
          <w:r w:rsidR="003175B9" w:rsidRPr="00464421">
            <w:rPr>
              <w:b/>
              <w:u w:val="single"/>
            </w:rPr>
            <w:t xml:space="preserve">    </w:t>
          </w:r>
          <w:r w:rsidR="003175B9" w:rsidRPr="00464421">
            <w:rPr>
              <w:rStyle w:val="PlaceholderText"/>
              <w:rFonts w:eastAsiaTheme="minorHAnsi"/>
              <w:b/>
              <w:color w:val="auto"/>
              <w:u w:val="single"/>
            </w:rPr>
            <w:t xml:space="preserve">     </w:t>
          </w:r>
          <w:r w:rsidR="003175B9" w:rsidRPr="00BC3631">
            <w:rPr>
              <w:rStyle w:val="PlaceholderText"/>
              <w:rFonts w:eastAsiaTheme="minorHAnsi"/>
              <w:b/>
              <w:color w:val="auto"/>
              <w:u w:val="single"/>
            </w:rPr>
            <w:t xml:space="preserve">  </w:t>
          </w:r>
        </w:sdtContent>
      </w:sdt>
      <w:r w:rsidR="003175B9" w:rsidRPr="00BC3631">
        <w:t xml:space="preserve">  JMBAG</w:t>
      </w:r>
      <w:r w:rsidR="003175B9" w:rsidRPr="00464421">
        <w:rPr>
          <w:b/>
        </w:rPr>
        <w:t xml:space="preserve"> </w:t>
      </w:r>
      <w:sdt>
        <w:sdtPr>
          <w:rPr>
            <w:b/>
          </w:rPr>
          <w:id w:val="-1146050526"/>
          <w:placeholder>
            <w:docPart w:val="2AAEC95847BB4B40B39A4DDDC64D099E"/>
          </w:placeholder>
          <w:showingPlcHdr/>
          <w15:color w:val="000000"/>
        </w:sdtPr>
        <w:sdtEndPr/>
        <w:sdtContent>
          <w:r w:rsidR="003175B9" w:rsidRPr="00464421">
            <w:rPr>
              <w:rStyle w:val="PlaceholderText"/>
              <w:rFonts w:eastAsiaTheme="minorHAnsi"/>
              <w:b/>
              <w:color w:val="auto"/>
              <w:u w:val="single"/>
            </w:rPr>
            <w:t xml:space="preserve">            </w:t>
          </w:r>
          <w:r w:rsidR="003175B9" w:rsidRPr="00464421">
            <w:rPr>
              <w:b/>
              <w:u w:val="single"/>
            </w:rPr>
            <w:t xml:space="preserve">        </w:t>
          </w:r>
          <w:r w:rsidR="003175B9" w:rsidRPr="00464421">
            <w:rPr>
              <w:rStyle w:val="PlaceholderText"/>
              <w:rFonts w:eastAsiaTheme="minorHAnsi"/>
              <w:b/>
              <w:color w:val="auto"/>
              <w:u w:val="single"/>
            </w:rPr>
            <w:t xml:space="preserve">                                      </w:t>
          </w:r>
        </w:sdtContent>
      </w:sdt>
      <w:r w:rsidR="003175B9" w:rsidRPr="00BC3631">
        <w:t xml:space="preserve">  </w:t>
      </w:r>
      <w:sdt>
        <w:sdtPr>
          <w:id w:val="1344677325"/>
          <w:placeholder>
            <w:docPart w:val="E19EC985D9A444C59F9F1E123F8F081E"/>
          </w:placeholder>
          <w:dropDownList>
            <w:listItem w:displayText="predao/la" w:value="predao/la"/>
            <w:listItem w:displayText="predao" w:value="predao"/>
            <w:listItem w:displayText="predala" w:value="predala"/>
          </w:dropDownList>
        </w:sdtPr>
        <w:sdtEndPr/>
        <w:sdtContent>
          <w:r w:rsidR="003175B9">
            <w:t>predao/la</w:t>
          </w:r>
        </w:sdtContent>
      </w:sdt>
      <w:r w:rsidR="003175B9" w:rsidRPr="00BC3631">
        <w:t xml:space="preserve"> je dana</w:t>
      </w:r>
      <w:r w:rsidR="003175B9">
        <w:t xml:space="preserve"> </w:t>
      </w:r>
      <w:sdt>
        <w:sdtPr>
          <w:id w:val="1977949646"/>
          <w:placeholder>
            <w:docPart w:val="2EEBFE728807476E94FC2F53BCF7C7CE"/>
          </w:placeholder>
          <w:showingPlcHdr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r w:rsidR="003175B9">
            <w:rPr>
              <w:rStyle w:val="PlaceholderText"/>
              <w:color w:val="auto"/>
              <w:u w:val="single"/>
            </w:rPr>
            <w:t xml:space="preserve">                                 </w:t>
          </w:r>
        </w:sdtContent>
      </w:sdt>
      <w:r w:rsidR="003175B9" w:rsidRPr="00BC3631">
        <w:t xml:space="preserve"> završen, uvezan i opremljen </w:t>
      </w:r>
      <w:r w:rsidR="003175B9">
        <w:t>završni rad pod naslovom</w:t>
      </w:r>
      <w:r w:rsidR="003175B9" w:rsidRPr="00CD5252">
        <w:t xml:space="preserve"> </w:t>
      </w:r>
      <w:sdt>
        <w:sdtPr>
          <w:rPr>
            <w:rStyle w:val="Boldanoarial"/>
          </w:rPr>
          <w:id w:val="-1468509018"/>
          <w:placeholder>
            <w:docPart w:val="20F15C3D7A4348F09955CDC7444FAD46"/>
          </w:placeholder>
          <w:showingPlcHdr/>
          <w15:color w:val="000000"/>
        </w:sdtPr>
        <w:sdtEndPr>
          <w:rPr>
            <w:rStyle w:val="DefaultParagraphFont"/>
            <w:b w:val="0"/>
          </w:rPr>
        </w:sdtEndPr>
        <w:sdtContent>
          <w:r w:rsidR="003175B9" w:rsidRPr="00EE4E28">
            <w:rPr>
              <w:rStyle w:val="PlaceholderText"/>
              <w:rFonts w:eastAsiaTheme="minorHAnsi"/>
              <w:b/>
              <w:color w:val="auto"/>
              <w:u w:val="single"/>
            </w:rPr>
            <w:t xml:space="preserve">                                                                                                                                                            </w:t>
          </w:r>
          <w:r w:rsidR="003175B9" w:rsidRPr="00EE4E28">
            <w:rPr>
              <w:rStyle w:val="Boldanoarial"/>
              <w:u w:val="single"/>
            </w:rPr>
            <w:t xml:space="preserve"> </w:t>
          </w:r>
          <w:r w:rsidR="003175B9">
            <w:rPr>
              <w:rStyle w:val="Boldanoarial"/>
              <w:u w:val="single"/>
            </w:rPr>
            <w:t xml:space="preserve">                                                </w:t>
          </w:r>
          <w:r w:rsidR="003175B9" w:rsidRPr="00291CB6">
            <w:rPr>
              <w:rStyle w:val="Boldanoarial"/>
              <w:color w:val="FFFFFF" w:themeColor="background1"/>
              <w:u w:val="single"/>
            </w:rPr>
            <w:t>.</w:t>
          </w:r>
          <w:r w:rsidR="003175B9" w:rsidRPr="00291CB6">
            <w:rPr>
              <w:rStyle w:val="Boldanoarial"/>
              <w:u w:val="single"/>
            </w:rPr>
            <w:t xml:space="preserve">                                                                                               </w:t>
          </w:r>
          <w:r w:rsidR="003175B9" w:rsidRPr="00291CB6">
            <w:rPr>
              <w:u w:val="single"/>
            </w:rPr>
            <w:t xml:space="preserve">                                                                      </w:t>
          </w:r>
          <w:r w:rsidR="003175B9">
            <w:rPr>
              <w:u w:val="single"/>
            </w:rPr>
            <w:t xml:space="preserve">                                          </w:t>
          </w:r>
          <w:r w:rsidR="003175B9" w:rsidRPr="00291CB6">
            <w:rPr>
              <w:u w:val="single"/>
            </w:rPr>
            <w:t xml:space="preserve">  </w:t>
          </w:r>
          <w:r w:rsidR="003175B9">
            <w:rPr>
              <w:u w:val="single"/>
            </w:rPr>
            <w:t xml:space="preserve">   </w:t>
          </w:r>
          <w:r w:rsidR="003175B9" w:rsidRPr="00291CB6">
            <w:rPr>
              <w:color w:val="FFFFFF" w:themeColor="background1"/>
              <w:u w:val="single"/>
            </w:rPr>
            <w:t>.</w:t>
          </w:r>
          <w:r w:rsidR="003175B9">
            <w:rPr>
              <w:u w:val="single"/>
            </w:rPr>
            <w:t xml:space="preserve"> </w:t>
          </w:r>
          <w:r w:rsidR="003175B9" w:rsidRPr="00291CB6">
            <w:rPr>
              <w:color w:val="FFFFFF" w:themeColor="background1"/>
              <w:u w:val="single"/>
            </w:rPr>
            <w:t>.</w:t>
          </w:r>
          <w:r w:rsidR="003175B9">
            <w:rPr>
              <w:rStyle w:val="Boldanoarial"/>
              <w:u w:val="single"/>
            </w:rPr>
            <w:t xml:space="preserve">                                                                                                                                                                              </w:t>
          </w:r>
        </w:sdtContent>
      </w:sdt>
      <w:r w:rsidR="003175B9">
        <w:rPr>
          <w:rStyle w:val="Boldanoarial"/>
        </w:rPr>
        <w:t xml:space="preserve">  </w:t>
      </w:r>
    </w:p>
    <w:p w14:paraId="345338EA" w14:textId="77777777" w:rsidR="00567423" w:rsidRPr="00D12B69" w:rsidRDefault="00567423" w:rsidP="00326B5C">
      <w:pPr>
        <w:pStyle w:val="Obrazac"/>
        <w:spacing w:line="360" w:lineRule="auto"/>
      </w:pPr>
    </w:p>
    <w:p w14:paraId="77BB2AB8" w14:textId="77777777" w:rsidR="00332AC3" w:rsidRPr="00D12B69" w:rsidRDefault="00332AC3" w:rsidP="00332AC3">
      <w:pPr>
        <w:pStyle w:val="Obrazac"/>
        <w:spacing w:line="360" w:lineRule="auto"/>
        <w:ind w:right="-142"/>
        <w:jc w:val="both"/>
      </w:pPr>
      <w:r w:rsidRPr="00D12B69">
        <w:t xml:space="preserve">Povjerenstvo za ocjenu završnog rada – nositelji predmeta, pregledali su rad i potvrdili njegovu izvornost. </w:t>
      </w:r>
    </w:p>
    <w:p w14:paraId="6262BA25" w14:textId="77777777" w:rsidR="00B90BAA" w:rsidRPr="00D12B69" w:rsidRDefault="00B90BAA" w:rsidP="00326B5C">
      <w:pPr>
        <w:spacing w:line="360" w:lineRule="auto"/>
        <w:rPr>
          <w:lang w:val="hr-HR"/>
        </w:rPr>
      </w:pPr>
    </w:p>
    <w:p w14:paraId="008C0D77" w14:textId="77777777" w:rsidR="004D28FE" w:rsidRPr="00D12B69" w:rsidRDefault="004D28FE" w:rsidP="00326B5C">
      <w:pPr>
        <w:pStyle w:val="Obrazac"/>
        <w:spacing w:line="360" w:lineRule="auto"/>
        <w:ind w:right="-142"/>
        <w:jc w:val="both"/>
      </w:pPr>
      <w:r w:rsidRPr="00D12B69">
        <w:t>Obrazloženje mentora (ukoliko je potrebno):</w:t>
      </w:r>
      <w:sdt>
        <w:sdtPr>
          <w:id w:val="19601890"/>
          <w:placeholder>
            <w:docPart w:val="E484646B9DF14AB2A7ED74B8829EDB6E"/>
          </w:placeholder>
          <w:showingPlcHdr/>
          <w:text/>
        </w:sdtPr>
        <w:sdtEndPr/>
        <w:sdtContent>
          <w:r w:rsidR="00617654" w:rsidRPr="00D12B69">
            <w:rPr>
              <w:rStyle w:val="PlaceholderText"/>
              <w:color w:val="auto"/>
              <w:u w:val="single"/>
            </w:rPr>
            <w:t xml:space="preserve">                                                                                                                     </w:t>
          </w:r>
          <w:r w:rsidR="00617654" w:rsidRPr="00D12B69">
            <w:rPr>
              <w:rStyle w:val="PlaceholderText"/>
              <w:color w:val="FFFFFF" w:themeColor="background1"/>
              <w:u w:val="single"/>
            </w:rPr>
            <w:t>.</w:t>
          </w:r>
          <w:r w:rsidR="00617654" w:rsidRPr="00D12B69">
            <w:rPr>
              <w:rStyle w:val="PlaceholderText"/>
              <w:color w:val="auto"/>
              <w:u w:val="single"/>
            </w:rPr>
            <w:t xml:space="preserve"> </w:t>
          </w:r>
          <w:r w:rsidR="00617654" w:rsidRPr="00D12B69">
            <w:rPr>
              <w:rStyle w:val="PlaceholderText"/>
              <w:color w:val="FFFFFF" w:themeColor="background1"/>
              <w:u w:val="single"/>
            </w:rPr>
            <w:t>.</w:t>
          </w:r>
          <w:r w:rsidR="00617654" w:rsidRPr="00D12B69">
            <w:rPr>
              <w:rStyle w:val="PlaceholderText"/>
              <w:color w:val="auto"/>
              <w:u w:val="single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</w:t>
          </w:r>
          <w:r w:rsidR="00617654" w:rsidRPr="00D12B69">
            <w:rPr>
              <w:rStyle w:val="PlaceholderText"/>
              <w:color w:val="FFFFFF" w:themeColor="background1"/>
              <w:u w:val="single"/>
            </w:rPr>
            <w:t>.</w:t>
          </w:r>
          <w:r w:rsidR="00617654" w:rsidRPr="00D12B69">
            <w:rPr>
              <w:rStyle w:val="PlaceholderText"/>
              <w:color w:val="auto"/>
              <w:u w:val="single"/>
            </w:rPr>
            <w:t xml:space="preserve"> </w:t>
          </w:r>
          <w:r w:rsidR="00617654" w:rsidRPr="00D12B69">
            <w:rPr>
              <w:rStyle w:val="PlaceholderText"/>
              <w:color w:val="FFFFFF" w:themeColor="background1"/>
              <w:u w:val="single"/>
            </w:rPr>
            <w:t>.</w:t>
          </w:r>
          <w:r w:rsidR="00617654" w:rsidRPr="00D12B69">
            <w:rPr>
              <w:rStyle w:val="PlaceholderText"/>
              <w:color w:val="auto"/>
              <w:u w:val="single"/>
            </w:rPr>
            <w:t xml:space="preserve">                                                                                                                                                                                                           </w:t>
          </w:r>
          <w:r w:rsidR="00617654" w:rsidRPr="00D12B69">
            <w:rPr>
              <w:rStyle w:val="PlaceholderText"/>
              <w:color w:val="FFFFFF" w:themeColor="background1"/>
              <w:u w:val="single"/>
            </w:rPr>
            <w:t>.</w:t>
          </w:r>
        </w:sdtContent>
      </w:sdt>
    </w:p>
    <w:p w14:paraId="17ED308D" w14:textId="77777777" w:rsidR="007A33A8" w:rsidRPr="00D12B69" w:rsidRDefault="007A33A8" w:rsidP="00326B5C">
      <w:pPr>
        <w:spacing w:line="360" w:lineRule="auto"/>
        <w:rPr>
          <w:lang w:val="hr-HR"/>
        </w:rPr>
      </w:pPr>
    </w:p>
    <w:p w14:paraId="016C4C0C" w14:textId="77777777" w:rsidR="00A42C9C" w:rsidRPr="00D12B69" w:rsidRDefault="00A42C9C" w:rsidP="00080A93">
      <w:pPr>
        <w:pStyle w:val="Obrazac"/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538"/>
      </w:tblGrid>
      <w:tr w:rsidR="007A33A8" w:rsidRPr="00D12B69" w14:paraId="56CA2F45" w14:textId="77777777" w:rsidTr="002D79F0">
        <w:trPr>
          <w:jc w:val="right"/>
        </w:trPr>
        <w:tc>
          <w:tcPr>
            <w:tcW w:w="5524" w:type="dxa"/>
            <w:vMerge w:val="restart"/>
            <w:vAlign w:val="bottom"/>
          </w:tcPr>
          <w:p w14:paraId="32AE1787" w14:textId="77777777" w:rsidR="007A33A8" w:rsidRPr="00D12B69" w:rsidRDefault="007A33A8" w:rsidP="000074C4">
            <w:pPr>
              <w:rPr>
                <w:lang w:val="hr-HR"/>
              </w:rPr>
            </w:pPr>
            <w:r w:rsidRPr="00D12B69">
              <w:rPr>
                <w:lang w:val="hr-HR"/>
              </w:rPr>
              <w:t>Osijek,</w:t>
            </w:r>
            <w:sdt>
              <w:sdtPr>
                <w:rPr>
                  <w:lang w:val="hr-HR"/>
                </w:rPr>
                <w:id w:val="-593861619"/>
                <w:placeholder>
                  <w:docPart w:val="222CED91A1EC403484A02D710253D26D"/>
                </w:placeholder>
                <w:showingPlcHdr/>
                <w:date>
                  <w:dateFormat w:val="d.M.yyyy."/>
                  <w:lid w:val="hr-HR"/>
                  <w:storeMappedDataAs w:val="dateTime"/>
                  <w:calendar w:val="gregorian"/>
                </w:date>
              </w:sdtPr>
              <w:sdtEndPr/>
              <w:sdtContent>
                <w:r w:rsidRPr="00D12B69">
                  <w:rPr>
                    <w:rStyle w:val="PlaceholderText"/>
                    <w:rFonts w:eastAsiaTheme="minorHAnsi"/>
                    <w:color w:val="auto"/>
                    <w:u w:val="single"/>
                    <w:lang w:val="hr-HR"/>
                  </w:rPr>
                  <w:t xml:space="preserve">                         </w:t>
                </w:r>
              </w:sdtContent>
            </w:sdt>
          </w:p>
          <w:p w14:paraId="5BC969DA" w14:textId="77777777" w:rsidR="007A33A8" w:rsidRPr="00D12B69" w:rsidRDefault="007A33A8" w:rsidP="000074C4">
            <w:pPr>
              <w:pStyle w:val="Obrazac"/>
              <w:jc w:val="left"/>
              <w:rPr>
                <w:spacing w:val="20"/>
              </w:rPr>
            </w:pPr>
          </w:p>
        </w:tc>
        <w:tc>
          <w:tcPr>
            <w:tcW w:w="3538" w:type="dxa"/>
          </w:tcPr>
          <w:p w14:paraId="58EEA8AF" w14:textId="77777777" w:rsidR="007A33A8" w:rsidRPr="00D12B69" w:rsidRDefault="00332AC3" w:rsidP="00332AC3">
            <w:pPr>
              <w:pStyle w:val="Obrazac"/>
              <w:rPr>
                <w:spacing w:val="20"/>
              </w:rPr>
            </w:pPr>
            <w:r w:rsidRPr="00D12B69">
              <w:rPr>
                <w:b/>
              </w:rPr>
              <w:t>Povjerenstvo za ocjenu završnog rada – nositelji predmeta</w:t>
            </w:r>
          </w:p>
        </w:tc>
      </w:tr>
      <w:tr w:rsidR="007A33A8" w:rsidRPr="00D12B69" w14:paraId="67E79A67" w14:textId="77777777" w:rsidTr="002D79F0">
        <w:trPr>
          <w:trHeight w:val="1304"/>
          <w:jc w:val="right"/>
        </w:trPr>
        <w:tc>
          <w:tcPr>
            <w:tcW w:w="5524" w:type="dxa"/>
            <w:vMerge/>
          </w:tcPr>
          <w:p w14:paraId="258440E9" w14:textId="77777777" w:rsidR="007A33A8" w:rsidRPr="00D12B69" w:rsidRDefault="007A33A8" w:rsidP="00080A93">
            <w:pPr>
              <w:pStyle w:val="Obrazac"/>
            </w:pPr>
          </w:p>
        </w:tc>
        <w:sdt>
          <w:sdtPr>
            <w:id w:val="841583982"/>
            <w:placeholder>
              <w:docPart w:val="4C0872AB3B304BE8B7695334AF2E6C81"/>
            </w:placeholder>
            <w:showingPlcHdr/>
            <w:text/>
          </w:sdtPr>
          <w:sdtEndPr/>
          <w:sdtContent>
            <w:tc>
              <w:tcPr>
                <w:tcW w:w="3538" w:type="dxa"/>
                <w:vAlign w:val="bottom"/>
              </w:tcPr>
              <w:p w14:paraId="5DBAF220" w14:textId="77777777" w:rsidR="007A33A8" w:rsidRPr="00D12B69" w:rsidRDefault="00613F10" w:rsidP="005F1DD7">
                <w:pPr>
                  <w:pStyle w:val="Obrazac"/>
                </w:pPr>
                <w:r w:rsidRPr="00D12B69">
                  <w:t xml:space="preserve">      </w:t>
                </w:r>
                <w:r w:rsidRPr="00D12B69">
                  <w:rPr>
                    <w:u w:val="single"/>
                  </w:rPr>
                  <w:t xml:space="preserve">                                                  </w:t>
                </w:r>
                <w:r w:rsidRPr="00D12B69">
                  <w:t xml:space="preserve">   </w:t>
                </w:r>
                <w:r w:rsidRPr="00D12B69">
                  <w:rPr>
                    <w:color w:val="FFFFFF" w:themeColor="background1"/>
                  </w:rPr>
                  <w:t>.</w:t>
                </w:r>
                <w:r w:rsidRPr="00D12B69">
                  <w:t xml:space="preserve"> </w:t>
                </w:r>
                <w:r w:rsidRPr="00D12B69">
                  <w:rPr>
                    <w:color w:val="FFFFFF" w:themeColor="background1"/>
                  </w:rPr>
                  <w:t>.</w:t>
                </w:r>
                <w:r w:rsidR="005F1DD7" w:rsidRPr="00D12B69">
                  <w:t xml:space="preserve"> </w:t>
                </w:r>
                <w:r w:rsidR="007A33A8" w:rsidRPr="00D12B69">
                  <w:rPr>
                    <w:rStyle w:val="PlaceholderText"/>
                    <w:color w:val="auto"/>
                    <w:sz w:val="16"/>
                  </w:rPr>
                  <w:t>(Ime i  prezime, potpis)</w:t>
                </w:r>
              </w:p>
            </w:tc>
          </w:sdtContent>
        </w:sdt>
      </w:tr>
      <w:tr w:rsidR="00332AC3" w:rsidRPr="00D12B69" w14:paraId="7A62BE86" w14:textId="77777777" w:rsidTr="002D79F0">
        <w:trPr>
          <w:trHeight w:val="1304"/>
          <w:jc w:val="right"/>
        </w:trPr>
        <w:tc>
          <w:tcPr>
            <w:tcW w:w="5524" w:type="dxa"/>
          </w:tcPr>
          <w:p w14:paraId="3B1B4705" w14:textId="77777777" w:rsidR="00332AC3" w:rsidRPr="00D12B69" w:rsidRDefault="00332AC3" w:rsidP="00332AC3">
            <w:pPr>
              <w:pStyle w:val="Obrazac"/>
            </w:pPr>
          </w:p>
        </w:tc>
        <w:sdt>
          <w:sdtPr>
            <w:id w:val="-1100485766"/>
            <w:placeholder>
              <w:docPart w:val="B3D401449BFA40BCBCA5C886A7B39CE8"/>
            </w:placeholder>
            <w:showingPlcHdr/>
            <w:text/>
          </w:sdtPr>
          <w:sdtEndPr/>
          <w:sdtContent>
            <w:tc>
              <w:tcPr>
                <w:tcW w:w="3538" w:type="dxa"/>
                <w:vAlign w:val="bottom"/>
              </w:tcPr>
              <w:p w14:paraId="20807059" w14:textId="77777777" w:rsidR="00332AC3" w:rsidRPr="00D12B69" w:rsidRDefault="00332AC3" w:rsidP="00332AC3">
                <w:pPr>
                  <w:pStyle w:val="Obrazac"/>
                </w:pPr>
                <w:r w:rsidRPr="00D12B69">
                  <w:t xml:space="preserve">      </w:t>
                </w:r>
                <w:r w:rsidRPr="00D12B69">
                  <w:rPr>
                    <w:u w:val="single"/>
                  </w:rPr>
                  <w:t xml:space="preserve">                                                  </w:t>
                </w:r>
                <w:r w:rsidRPr="00D12B69">
                  <w:t xml:space="preserve">   </w:t>
                </w:r>
                <w:r w:rsidRPr="00D12B69">
                  <w:rPr>
                    <w:color w:val="FFFFFF" w:themeColor="background1"/>
                  </w:rPr>
                  <w:t>.</w:t>
                </w:r>
                <w:r w:rsidRPr="00D12B69">
                  <w:t xml:space="preserve"> </w:t>
                </w:r>
                <w:r w:rsidRPr="00D12B69">
                  <w:rPr>
                    <w:color w:val="FFFFFF" w:themeColor="background1"/>
                  </w:rPr>
                  <w:t>.</w:t>
                </w:r>
                <w:r w:rsidRPr="00D12B69">
                  <w:t xml:space="preserve"> </w:t>
                </w:r>
                <w:r w:rsidRPr="00D12B69">
                  <w:rPr>
                    <w:rStyle w:val="PlaceholderText"/>
                    <w:color w:val="auto"/>
                    <w:sz w:val="16"/>
                  </w:rPr>
                  <w:t>(Ime i  prezime, potpis)</w:t>
                </w:r>
              </w:p>
            </w:tc>
          </w:sdtContent>
        </w:sdt>
      </w:tr>
      <w:tr w:rsidR="00332AC3" w:rsidRPr="00D12B69" w14:paraId="04AC314B" w14:textId="77777777" w:rsidTr="002D79F0">
        <w:trPr>
          <w:trHeight w:val="1191"/>
          <w:jc w:val="right"/>
        </w:trPr>
        <w:tc>
          <w:tcPr>
            <w:tcW w:w="5524" w:type="dxa"/>
          </w:tcPr>
          <w:p w14:paraId="393423B9" w14:textId="77777777" w:rsidR="00332AC3" w:rsidRPr="00D12B69" w:rsidRDefault="00332AC3" w:rsidP="00332AC3">
            <w:pPr>
              <w:pStyle w:val="Obrazac"/>
            </w:pPr>
          </w:p>
        </w:tc>
        <w:sdt>
          <w:sdtPr>
            <w:id w:val="169912907"/>
            <w:placeholder>
              <w:docPart w:val="CF5D699AF06C4F19B993709FD3924C89"/>
            </w:placeholder>
            <w:showingPlcHdr/>
            <w:text/>
          </w:sdtPr>
          <w:sdtEndPr/>
          <w:sdtContent>
            <w:tc>
              <w:tcPr>
                <w:tcW w:w="3538" w:type="dxa"/>
                <w:vAlign w:val="bottom"/>
              </w:tcPr>
              <w:p w14:paraId="204B5297" w14:textId="77777777" w:rsidR="00332AC3" w:rsidRPr="00D12B69" w:rsidRDefault="00332AC3" w:rsidP="00332AC3">
                <w:pPr>
                  <w:pStyle w:val="Obrazac"/>
                </w:pPr>
                <w:r w:rsidRPr="00D12B69">
                  <w:t xml:space="preserve">      </w:t>
                </w:r>
                <w:r w:rsidRPr="00D12B69">
                  <w:rPr>
                    <w:u w:val="single"/>
                  </w:rPr>
                  <w:t xml:space="preserve">                                                  </w:t>
                </w:r>
                <w:r w:rsidRPr="00D12B69">
                  <w:t xml:space="preserve">   </w:t>
                </w:r>
                <w:r w:rsidRPr="00D12B69">
                  <w:rPr>
                    <w:color w:val="FFFFFF" w:themeColor="background1"/>
                  </w:rPr>
                  <w:t>.</w:t>
                </w:r>
                <w:r w:rsidRPr="00D12B69">
                  <w:t xml:space="preserve"> </w:t>
                </w:r>
                <w:r w:rsidRPr="00D12B69">
                  <w:rPr>
                    <w:color w:val="FFFFFF" w:themeColor="background1"/>
                  </w:rPr>
                  <w:t>.</w:t>
                </w:r>
                <w:r w:rsidRPr="00D12B69">
                  <w:t xml:space="preserve"> </w:t>
                </w:r>
                <w:r w:rsidRPr="00D12B69">
                  <w:rPr>
                    <w:rStyle w:val="PlaceholderText"/>
                    <w:color w:val="auto"/>
                    <w:sz w:val="16"/>
                  </w:rPr>
                  <w:t>(Ime i  prezime, potpis)</w:t>
                </w:r>
              </w:p>
            </w:tc>
          </w:sdtContent>
        </w:sdt>
      </w:tr>
    </w:tbl>
    <w:p w14:paraId="5CEBB3D4" w14:textId="77777777" w:rsidR="007A33A8" w:rsidRPr="00D12B69" w:rsidRDefault="00567423" w:rsidP="007A33A8">
      <w:pPr>
        <w:pStyle w:val="Obrazac"/>
        <w:rPr>
          <w:rFonts w:cs="Arial"/>
          <w:bCs/>
          <w:sz w:val="18"/>
        </w:rPr>
      </w:pPr>
      <w:r w:rsidRPr="00D12B69">
        <w:rPr>
          <w:rFonts w:cs="Arial"/>
          <w:bCs/>
        </w:rPr>
        <w:tab/>
      </w:r>
      <w:r w:rsidRPr="00D12B69">
        <w:rPr>
          <w:rFonts w:cs="Arial"/>
          <w:bCs/>
        </w:rPr>
        <w:tab/>
      </w:r>
      <w:r w:rsidRPr="00D12B69">
        <w:rPr>
          <w:rFonts w:cs="Arial"/>
          <w:bCs/>
        </w:rPr>
        <w:tab/>
      </w:r>
      <w:r w:rsidRPr="00D12B69">
        <w:rPr>
          <w:rFonts w:cs="Arial"/>
          <w:bCs/>
        </w:rPr>
        <w:tab/>
      </w:r>
      <w:r w:rsidRPr="00D12B69">
        <w:rPr>
          <w:rFonts w:cs="Arial"/>
          <w:bCs/>
        </w:rPr>
        <w:tab/>
      </w:r>
      <w:r w:rsidRPr="00D12B69">
        <w:rPr>
          <w:rFonts w:cs="Arial"/>
          <w:bCs/>
        </w:rPr>
        <w:tab/>
      </w:r>
      <w:r w:rsidRPr="00D12B69">
        <w:rPr>
          <w:rFonts w:cs="Arial"/>
          <w:bCs/>
        </w:rPr>
        <w:tab/>
      </w:r>
      <w:r w:rsidRPr="00D12B69">
        <w:rPr>
          <w:rFonts w:cs="Arial"/>
          <w:bCs/>
        </w:rPr>
        <w:tab/>
      </w:r>
    </w:p>
    <w:sectPr w:rsidR="007A33A8" w:rsidRPr="00D12B69" w:rsidSect="00631900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F1F5A0" w14:textId="77777777" w:rsidR="004F6BF9" w:rsidRDefault="004F6BF9" w:rsidP="00567423">
      <w:r>
        <w:separator/>
      </w:r>
    </w:p>
  </w:endnote>
  <w:endnote w:type="continuationSeparator" w:id="0">
    <w:p w14:paraId="023DAABC" w14:textId="77777777" w:rsidR="004F6BF9" w:rsidRDefault="004F6BF9" w:rsidP="00567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EC4F3" w14:textId="77777777" w:rsidR="004F6BF9" w:rsidRDefault="004F6BF9" w:rsidP="00567423">
      <w:r>
        <w:separator/>
      </w:r>
    </w:p>
  </w:footnote>
  <w:footnote w:type="continuationSeparator" w:id="0">
    <w:p w14:paraId="2B221D73" w14:textId="77777777" w:rsidR="004F6BF9" w:rsidRDefault="004F6BF9" w:rsidP="00567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955"/>
      <w:gridCol w:w="1557"/>
      <w:gridCol w:w="1697"/>
    </w:tblGrid>
    <w:tr w:rsidR="0089521F" w:rsidRPr="00631900" w14:paraId="729BF481" w14:textId="77777777" w:rsidTr="00ED5F8C">
      <w:trPr>
        <w:cantSplit/>
        <w:trHeight w:val="454"/>
        <w:jc w:val="center"/>
      </w:trPr>
      <w:tc>
        <w:tcPr>
          <w:tcW w:w="5955" w:type="dxa"/>
          <w:vMerge w:val="restart"/>
          <w:vAlign w:val="center"/>
        </w:tcPr>
        <w:p w14:paraId="2B3D6142" w14:textId="77777777" w:rsidR="0089521F" w:rsidRPr="00631900" w:rsidRDefault="0089521F" w:rsidP="0089521F">
          <w:pPr>
            <w:pStyle w:val="Obrazac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inline distT="0" distB="0" distL="0" distR="0" wp14:anchorId="671A1AEB" wp14:editId="6F878DB3">
                <wp:extent cx="3644780" cy="504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OS Logotip_Hr En_Horizontalni_Primarn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4478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4" w:type="dxa"/>
          <w:gridSpan w:val="2"/>
          <w:vAlign w:val="center"/>
        </w:tcPr>
        <w:p w14:paraId="6CC8E8E8" w14:textId="77777777" w:rsidR="0089521F" w:rsidRPr="00DB7F42" w:rsidRDefault="00DB7F42" w:rsidP="00DB7F42">
          <w:pPr>
            <w:pStyle w:val="Obrazac"/>
          </w:pPr>
          <w:r w:rsidRPr="00DB7F42">
            <w:rPr>
              <w:b/>
              <w:sz w:val="22"/>
              <w:szCs w:val="22"/>
            </w:rPr>
            <w:t>P</w:t>
          </w:r>
          <w:r>
            <w:rPr>
              <w:b/>
              <w:sz w:val="22"/>
              <w:szCs w:val="22"/>
            </w:rPr>
            <w:t>otvrd</w:t>
          </w:r>
          <w:r w:rsidRPr="00DB7F42">
            <w:rPr>
              <w:b/>
              <w:sz w:val="22"/>
              <w:szCs w:val="22"/>
            </w:rPr>
            <w:t>a</w:t>
          </w:r>
          <w:r w:rsidR="00817132">
            <w:rPr>
              <w:b/>
              <w:sz w:val="22"/>
              <w:szCs w:val="22"/>
            </w:rPr>
            <w:t xml:space="preserve"> </w:t>
          </w:r>
          <w:r>
            <w:rPr>
              <w:b/>
              <w:sz w:val="22"/>
              <w:szCs w:val="22"/>
            </w:rPr>
            <w:t>o</w:t>
          </w:r>
          <w:r w:rsidRPr="00DB7F42">
            <w:rPr>
              <w:b/>
              <w:sz w:val="22"/>
              <w:szCs w:val="22"/>
            </w:rPr>
            <w:t xml:space="preserve"> provedenom postupku provjere izvornosti završnog rada</w:t>
          </w:r>
          <w:r w:rsidRPr="00E23305">
            <w:t xml:space="preserve"> </w:t>
          </w:r>
        </w:p>
      </w:tc>
    </w:tr>
    <w:tr w:rsidR="00484410" w:rsidRPr="00631900" w14:paraId="10C5E81A" w14:textId="77777777" w:rsidTr="00ED5F8C">
      <w:trPr>
        <w:cantSplit/>
        <w:trHeight w:val="381"/>
        <w:jc w:val="center"/>
      </w:trPr>
      <w:tc>
        <w:tcPr>
          <w:tcW w:w="5955" w:type="dxa"/>
          <w:vMerge/>
          <w:vAlign w:val="center"/>
        </w:tcPr>
        <w:p w14:paraId="63FFEC2D" w14:textId="77777777" w:rsidR="00484410" w:rsidRPr="00631900" w:rsidRDefault="00484410" w:rsidP="00631900">
          <w:pPr>
            <w:pStyle w:val="Obrazac"/>
            <w:rPr>
              <w:sz w:val="20"/>
              <w:szCs w:val="20"/>
            </w:rPr>
          </w:pPr>
        </w:p>
      </w:tc>
      <w:tc>
        <w:tcPr>
          <w:tcW w:w="1557" w:type="dxa"/>
          <w:vAlign w:val="center"/>
        </w:tcPr>
        <w:p w14:paraId="6C14692A" w14:textId="77777777" w:rsidR="00484410" w:rsidRPr="00631900" w:rsidRDefault="0089521F" w:rsidP="00DB7F42">
          <w:pPr>
            <w:pStyle w:val="Obrazac"/>
            <w:rPr>
              <w:b/>
              <w:spacing w:val="20"/>
              <w:sz w:val="20"/>
              <w:szCs w:val="20"/>
            </w:rPr>
          </w:pPr>
          <w:r w:rsidRPr="00631900">
            <w:rPr>
              <w:b/>
              <w:sz w:val="20"/>
              <w:szCs w:val="20"/>
            </w:rPr>
            <w:t>OB-7-1</w:t>
          </w:r>
          <w:r w:rsidR="005F7AEB">
            <w:rPr>
              <w:b/>
              <w:sz w:val="20"/>
              <w:szCs w:val="20"/>
            </w:rPr>
            <w:t>0</w:t>
          </w:r>
          <w:r w:rsidRPr="00631900">
            <w:rPr>
              <w:b/>
              <w:sz w:val="20"/>
              <w:szCs w:val="20"/>
            </w:rPr>
            <w:t>-2</w:t>
          </w:r>
          <w:r w:rsidR="00DB7F42">
            <w:rPr>
              <w:b/>
              <w:sz w:val="20"/>
              <w:szCs w:val="20"/>
            </w:rPr>
            <w:t>B</w:t>
          </w:r>
        </w:p>
      </w:tc>
      <w:tc>
        <w:tcPr>
          <w:tcW w:w="1697" w:type="dxa"/>
          <w:vAlign w:val="center"/>
        </w:tcPr>
        <w:p w14:paraId="661362E5" w14:textId="77777777" w:rsidR="00484410" w:rsidRPr="00631900" w:rsidRDefault="00484410" w:rsidP="00631900">
          <w:pPr>
            <w:pStyle w:val="Obrazac"/>
            <w:rPr>
              <w:sz w:val="20"/>
              <w:szCs w:val="20"/>
            </w:rPr>
          </w:pPr>
          <w:r w:rsidRPr="00631900">
            <w:rPr>
              <w:sz w:val="20"/>
              <w:szCs w:val="20"/>
            </w:rPr>
            <w:t xml:space="preserve">Stranica </w:t>
          </w:r>
          <w:r w:rsidRPr="00631900">
            <w:rPr>
              <w:rStyle w:val="PageNumber"/>
              <w:sz w:val="20"/>
              <w:szCs w:val="20"/>
            </w:rPr>
            <w:fldChar w:fldCharType="begin"/>
          </w:r>
          <w:r w:rsidRPr="00631900">
            <w:rPr>
              <w:rStyle w:val="PageNumber"/>
              <w:sz w:val="20"/>
              <w:szCs w:val="20"/>
            </w:rPr>
            <w:instrText xml:space="preserve"> PAGE </w:instrText>
          </w:r>
          <w:r w:rsidRPr="00631900">
            <w:rPr>
              <w:rStyle w:val="PageNumber"/>
              <w:sz w:val="20"/>
              <w:szCs w:val="20"/>
            </w:rPr>
            <w:fldChar w:fldCharType="separate"/>
          </w:r>
          <w:r w:rsidR="00E7019B">
            <w:rPr>
              <w:rStyle w:val="PageNumber"/>
              <w:noProof/>
              <w:sz w:val="20"/>
              <w:szCs w:val="20"/>
            </w:rPr>
            <w:t>1</w:t>
          </w:r>
          <w:r w:rsidRPr="00631900">
            <w:rPr>
              <w:rStyle w:val="PageNumber"/>
              <w:sz w:val="20"/>
              <w:szCs w:val="20"/>
            </w:rPr>
            <w:fldChar w:fldCharType="end"/>
          </w:r>
          <w:r w:rsidRPr="00631900">
            <w:rPr>
              <w:rStyle w:val="PageNumber"/>
              <w:sz w:val="20"/>
              <w:szCs w:val="20"/>
            </w:rPr>
            <w:t>/</w:t>
          </w:r>
          <w:r w:rsidRPr="00631900">
            <w:rPr>
              <w:rStyle w:val="PageNumber"/>
              <w:sz w:val="20"/>
              <w:szCs w:val="20"/>
            </w:rPr>
            <w:fldChar w:fldCharType="begin"/>
          </w:r>
          <w:r w:rsidRPr="00631900">
            <w:rPr>
              <w:rStyle w:val="PageNumber"/>
              <w:sz w:val="20"/>
              <w:szCs w:val="20"/>
            </w:rPr>
            <w:instrText xml:space="preserve"> NUMPAGES </w:instrText>
          </w:r>
          <w:r w:rsidRPr="00631900">
            <w:rPr>
              <w:rStyle w:val="PageNumber"/>
              <w:sz w:val="20"/>
              <w:szCs w:val="20"/>
            </w:rPr>
            <w:fldChar w:fldCharType="separate"/>
          </w:r>
          <w:r w:rsidR="00E7019B">
            <w:rPr>
              <w:rStyle w:val="PageNumber"/>
              <w:noProof/>
              <w:sz w:val="20"/>
              <w:szCs w:val="20"/>
            </w:rPr>
            <w:t>1</w:t>
          </w:r>
          <w:r w:rsidRPr="00631900">
            <w:rPr>
              <w:rStyle w:val="PageNumber"/>
              <w:sz w:val="20"/>
              <w:szCs w:val="20"/>
            </w:rPr>
            <w:fldChar w:fldCharType="end"/>
          </w:r>
        </w:p>
      </w:tc>
    </w:tr>
  </w:tbl>
  <w:p w14:paraId="1365D90E" w14:textId="77777777" w:rsidR="00567423" w:rsidRPr="00631900" w:rsidRDefault="00567423" w:rsidP="00631900">
    <w:pPr>
      <w:pStyle w:val="Obrazac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ttachedTemplate r:id="rId1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I1trAwtTAzsDAxNzRR0lEKTi0uzszPAykwqgUA3CF8LywAAAA="/>
  </w:docVars>
  <w:rsids>
    <w:rsidRoot w:val="004F6BF9"/>
    <w:rsid w:val="000074C4"/>
    <w:rsid w:val="0004667F"/>
    <w:rsid w:val="00080A93"/>
    <w:rsid w:val="000B4146"/>
    <w:rsid w:val="00110211"/>
    <w:rsid w:val="001208C1"/>
    <w:rsid w:val="0012290F"/>
    <w:rsid w:val="00154C41"/>
    <w:rsid w:val="0018409B"/>
    <w:rsid w:val="001B237B"/>
    <w:rsid w:val="001D0FA0"/>
    <w:rsid w:val="00227099"/>
    <w:rsid w:val="002319FF"/>
    <w:rsid w:val="002427CC"/>
    <w:rsid w:val="002701D7"/>
    <w:rsid w:val="00291436"/>
    <w:rsid w:val="002926A2"/>
    <w:rsid w:val="002B666E"/>
    <w:rsid w:val="002C35A6"/>
    <w:rsid w:val="002D79F0"/>
    <w:rsid w:val="002E5840"/>
    <w:rsid w:val="003175B9"/>
    <w:rsid w:val="0031763A"/>
    <w:rsid w:val="0032652E"/>
    <w:rsid w:val="00326B5C"/>
    <w:rsid w:val="00332AC3"/>
    <w:rsid w:val="003740CC"/>
    <w:rsid w:val="00390E2A"/>
    <w:rsid w:val="00414BC5"/>
    <w:rsid w:val="00431902"/>
    <w:rsid w:val="00464421"/>
    <w:rsid w:val="00464F7E"/>
    <w:rsid w:val="00484410"/>
    <w:rsid w:val="0048655C"/>
    <w:rsid w:val="004A0EBC"/>
    <w:rsid w:val="004C78C6"/>
    <w:rsid w:val="004D28FE"/>
    <w:rsid w:val="004D5E62"/>
    <w:rsid w:val="004E190C"/>
    <w:rsid w:val="004F6BF9"/>
    <w:rsid w:val="00512B73"/>
    <w:rsid w:val="0055118D"/>
    <w:rsid w:val="00567423"/>
    <w:rsid w:val="0057272B"/>
    <w:rsid w:val="00585EA7"/>
    <w:rsid w:val="005867B9"/>
    <w:rsid w:val="005930CC"/>
    <w:rsid w:val="00594F69"/>
    <w:rsid w:val="005F1DD7"/>
    <w:rsid w:val="005F7AEB"/>
    <w:rsid w:val="00613F10"/>
    <w:rsid w:val="00617654"/>
    <w:rsid w:val="006228BA"/>
    <w:rsid w:val="00631900"/>
    <w:rsid w:val="00670062"/>
    <w:rsid w:val="00683E57"/>
    <w:rsid w:val="006B53CB"/>
    <w:rsid w:val="006D56A0"/>
    <w:rsid w:val="00724240"/>
    <w:rsid w:val="00744976"/>
    <w:rsid w:val="00782436"/>
    <w:rsid w:val="007A33A8"/>
    <w:rsid w:val="007E4CD4"/>
    <w:rsid w:val="0080622F"/>
    <w:rsid w:val="00817132"/>
    <w:rsid w:val="0089521F"/>
    <w:rsid w:val="008A7C96"/>
    <w:rsid w:val="008C4A82"/>
    <w:rsid w:val="008D00B3"/>
    <w:rsid w:val="008D4681"/>
    <w:rsid w:val="00937374"/>
    <w:rsid w:val="00963083"/>
    <w:rsid w:val="00985F0A"/>
    <w:rsid w:val="009A1FC7"/>
    <w:rsid w:val="009B2F16"/>
    <w:rsid w:val="009B790C"/>
    <w:rsid w:val="009C688F"/>
    <w:rsid w:val="00A01471"/>
    <w:rsid w:val="00A17938"/>
    <w:rsid w:val="00A31E8B"/>
    <w:rsid w:val="00A40F75"/>
    <w:rsid w:val="00A42C9C"/>
    <w:rsid w:val="00A90A95"/>
    <w:rsid w:val="00AC610D"/>
    <w:rsid w:val="00AF5CE6"/>
    <w:rsid w:val="00B30A68"/>
    <w:rsid w:val="00B673AA"/>
    <w:rsid w:val="00B70095"/>
    <w:rsid w:val="00B72FD1"/>
    <w:rsid w:val="00B81757"/>
    <w:rsid w:val="00B8295D"/>
    <w:rsid w:val="00B90BAA"/>
    <w:rsid w:val="00BC0291"/>
    <w:rsid w:val="00BC030B"/>
    <w:rsid w:val="00BC3631"/>
    <w:rsid w:val="00BE5879"/>
    <w:rsid w:val="00C10A28"/>
    <w:rsid w:val="00C1620A"/>
    <w:rsid w:val="00C50CFD"/>
    <w:rsid w:val="00CB5691"/>
    <w:rsid w:val="00CC58C3"/>
    <w:rsid w:val="00CE4064"/>
    <w:rsid w:val="00CF4352"/>
    <w:rsid w:val="00CF749F"/>
    <w:rsid w:val="00D03EB7"/>
    <w:rsid w:val="00D06D61"/>
    <w:rsid w:val="00D075BA"/>
    <w:rsid w:val="00D12B69"/>
    <w:rsid w:val="00D47CA2"/>
    <w:rsid w:val="00D51B51"/>
    <w:rsid w:val="00DB7F42"/>
    <w:rsid w:val="00DF0129"/>
    <w:rsid w:val="00DF0D5D"/>
    <w:rsid w:val="00E16BA5"/>
    <w:rsid w:val="00E50351"/>
    <w:rsid w:val="00E5049A"/>
    <w:rsid w:val="00E629B5"/>
    <w:rsid w:val="00E7019B"/>
    <w:rsid w:val="00E75515"/>
    <w:rsid w:val="00E7600C"/>
    <w:rsid w:val="00E845DF"/>
    <w:rsid w:val="00EB700C"/>
    <w:rsid w:val="00ED2E35"/>
    <w:rsid w:val="00ED53F5"/>
    <w:rsid w:val="00ED5F8C"/>
    <w:rsid w:val="00F11F0B"/>
    <w:rsid w:val="00F242FB"/>
    <w:rsid w:val="00F70852"/>
    <w:rsid w:val="00F75DFE"/>
    <w:rsid w:val="00F970F7"/>
    <w:rsid w:val="00FA3C1E"/>
    <w:rsid w:val="00FB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5591E"/>
  <w15:docId w15:val="{8F7AF998-6F3A-43B2-84A6-3BB4C439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A82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val="en-US" w:eastAsia="hr-HR"/>
    </w:rPr>
  </w:style>
  <w:style w:type="paragraph" w:styleId="Heading1">
    <w:name w:val="heading 1"/>
    <w:basedOn w:val="Normal"/>
    <w:next w:val="Normal"/>
    <w:link w:val="Heading1Char"/>
    <w:qFormat/>
    <w:rsid w:val="005674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7423"/>
    <w:rPr>
      <w:rFonts w:ascii="Arial" w:eastAsia="Times New Roman" w:hAnsi="Arial" w:cs="Arial"/>
      <w:b/>
      <w:bCs/>
      <w:kern w:val="32"/>
      <w:sz w:val="32"/>
      <w:szCs w:val="32"/>
      <w:lang w:val="en-US" w:eastAsia="hr-HR"/>
    </w:rPr>
  </w:style>
  <w:style w:type="paragraph" w:styleId="Header">
    <w:name w:val="header"/>
    <w:basedOn w:val="Normal"/>
    <w:link w:val="HeaderChar"/>
    <w:unhideWhenUsed/>
    <w:rsid w:val="0056742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67423"/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56742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7423"/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character" w:styleId="PageNumber">
    <w:name w:val="page number"/>
    <w:basedOn w:val="DefaultParagraphFont"/>
    <w:rsid w:val="00567423"/>
  </w:style>
  <w:style w:type="paragraph" w:styleId="BalloonText">
    <w:name w:val="Balloon Text"/>
    <w:basedOn w:val="Normal"/>
    <w:link w:val="BalloonTextChar"/>
    <w:uiPriority w:val="99"/>
    <w:semiHidden/>
    <w:unhideWhenUsed/>
    <w:rsid w:val="005674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423"/>
    <w:rPr>
      <w:rFonts w:ascii="Tahoma" w:eastAsia="Times New Roman" w:hAnsi="Tahoma" w:cs="Tahoma"/>
      <w:sz w:val="16"/>
      <w:szCs w:val="16"/>
      <w:lang w:val="en-US" w:eastAsia="hr-HR"/>
    </w:rPr>
  </w:style>
  <w:style w:type="table" w:styleId="TableGrid">
    <w:name w:val="Table Grid"/>
    <w:basedOn w:val="TableNormal"/>
    <w:uiPriority w:val="59"/>
    <w:rsid w:val="00484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8655C"/>
    <w:rPr>
      <w:color w:val="808080"/>
    </w:rPr>
  </w:style>
  <w:style w:type="paragraph" w:customStyle="1" w:styleId="Obrazac">
    <w:name w:val="Obrazac"/>
    <w:basedOn w:val="Normal"/>
    <w:link w:val="ObrazacChar"/>
    <w:qFormat/>
    <w:rsid w:val="00A17938"/>
    <w:pPr>
      <w:jc w:val="center"/>
    </w:pPr>
    <w:rPr>
      <w:rFonts w:cs="Arial Narrow"/>
      <w:lang w:val="hr-HR"/>
    </w:rPr>
  </w:style>
  <w:style w:type="character" w:customStyle="1" w:styleId="ObrazacChar">
    <w:name w:val="Obrazac Char"/>
    <w:basedOn w:val="DefaultParagraphFont"/>
    <w:link w:val="Obrazac"/>
    <w:rsid w:val="00A17938"/>
    <w:rPr>
      <w:rFonts w:ascii="Arial Narrow" w:eastAsia="Times New Roman" w:hAnsi="Arial Narrow" w:cs="Arial Narrow"/>
      <w:sz w:val="24"/>
      <w:szCs w:val="24"/>
      <w:lang w:eastAsia="hr-HR"/>
    </w:rPr>
  </w:style>
  <w:style w:type="character" w:customStyle="1" w:styleId="Boldanoarial">
    <w:name w:val="Boldano arial"/>
    <w:basedOn w:val="DefaultParagraphFont"/>
    <w:uiPriority w:val="1"/>
    <w:rsid w:val="002427CC"/>
    <w:rPr>
      <w:rFonts w:ascii="Arial Narrow" w:hAnsi="Arial Narrow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4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veu&#269;ili&#353;te%20J.%20J.%20S%20-%20GF\Radno%20mjesto\Nastava\Obrasci%20-%20Zavr&#353;ni%20rad\OB-7-10-2B%20Potvrda%20o%20provedenom%20postupku%20provjere%20izvornosti%20zavrsnog%20ra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425EFE56706445490D475FB3AC191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FE47E0-9A22-4A40-B0EE-F45AB3C6F798}"/>
      </w:docPartPr>
      <w:docPartBody>
        <w:p w:rsidR="00192E73" w:rsidRDefault="00192E73">
          <w:pPr>
            <w:pStyle w:val="E425EFE56706445490D475FB3AC1918F"/>
          </w:pPr>
          <w:r w:rsidRPr="00E9766D">
            <w:rPr>
              <w:rStyle w:val="PlaceholderText"/>
            </w:rPr>
            <w:t>Choose an item.</w:t>
          </w:r>
        </w:p>
      </w:docPartBody>
    </w:docPart>
    <w:docPart>
      <w:docPartPr>
        <w:name w:val="30DB849B411D4B6792EB4EED05F30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5B7348-74DA-4E43-B4DA-C6AEE506C25F}"/>
      </w:docPartPr>
      <w:docPartBody>
        <w:p w:rsidR="00192E73" w:rsidRDefault="00192E73">
          <w:pPr>
            <w:pStyle w:val="30DB849B411D4B6792EB4EED05F30D97"/>
          </w:pPr>
          <w:r w:rsidRPr="00464421">
            <w:rPr>
              <w:rStyle w:val="PlaceholderText"/>
              <w:rFonts w:eastAsiaTheme="minorHAnsi"/>
              <w:b/>
              <w:u w:val="single"/>
            </w:rPr>
            <w:t xml:space="preserve">                                                            </w:t>
          </w:r>
          <w:r w:rsidRPr="00464421">
            <w:rPr>
              <w:b/>
              <w:u w:val="single"/>
            </w:rPr>
            <w:t xml:space="preserve">    </w:t>
          </w:r>
          <w:r w:rsidRPr="00464421">
            <w:rPr>
              <w:rStyle w:val="PlaceholderText"/>
              <w:rFonts w:eastAsiaTheme="minorHAnsi"/>
              <w:b/>
              <w:u w:val="single"/>
            </w:rPr>
            <w:t xml:space="preserve">     </w:t>
          </w:r>
          <w:r w:rsidRPr="00BC3631">
            <w:rPr>
              <w:rStyle w:val="PlaceholderText"/>
              <w:rFonts w:eastAsiaTheme="minorHAnsi"/>
              <w:b/>
              <w:u w:val="single"/>
            </w:rPr>
            <w:t xml:space="preserve">  </w:t>
          </w:r>
        </w:p>
      </w:docPartBody>
    </w:docPart>
    <w:docPart>
      <w:docPartPr>
        <w:name w:val="2AAEC95847BB4B40B39A4DDDC64D0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29BDB1-E283-454B-9160-04976862FF07}"/>
      </w:docPartPr>
      <w:docPartBody>
        <w:p w:rsidR="00192E73" w:rsidRDefault="00192E73">
          <w:pPr>
            <w:pStyle w:val="2AAEC95847BB4B40B39A4DDDC64D099E"/>
          </w:pPr>
          <w:r w:rsidRPr="00464421">
            <w:rPr>
              <w:rStyle w:val="PlaceholderText"/>
              <w:rFonts w:eastAsiaTheme="minorHAnsi"/>
              <w:b/>
              <w:u w:val="single"/>
            </w:rPr>
            <w:t xml:space="preserve">            </w:t>
          </w:r>
          <w:r w:rsidRPr="00464421">
            <w:rPr>
              <w:b/>
              <w:u w:val="single"/>
            </w:rPr>
            <w:t xml:space="preserve">        </w:t>
          </w:r>
          <w:r w:rsidRPr="00464421">
            <w:rPr>
              <w:rStyle w:val="PlaceholderText"/>
              <w:rFonts w:eastAsiaTheme="minorHAnsi"/>
              <w:b/>
              <w:u w:val="single"/>
            </w:rPr>
            <w:t xml:space="preserve">                                      </w:t>
          </w:r>
        </w:p>
      </w:docPartBody>
    </w:docPart>
    <w:docPart>
      <w:docPartPr>
        <w:name w:val="E19EC985D9A444C59F9F1E123F8F0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C5FC0-011D-4A63-91C9-D6AEE7CCD95D}"/>
      </w:docPartPr>
      <w:docPartBody>
        <w:p w:rsidR="00192E73" w:rsidRDefault="00192E73">
          <w:pPr>
            <w:pStyle w:val="E19EC985D9A444C59F9F1E123F8F081E"/>
          </w:pPr>
          <w:r w:rsidRPr="00E9766D">
            <w:rPr>
              <w:rStyle w:val="PlaceholderText"/>
            </w:rPr>
            <w:t>Choose an item.</w:t>
          </w:r>
        </w:p>
      </w:docPartBody>
    </w:docPart>
    <w:docPart>
      <w:docPartPr>
        <w:name w:val="2EEBFE728807476E94FC2F53BCF7C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6BD84D-AE65-40A1-987E-082B6A95EF67}"/>
      </w:docPartPr>
      <w:docPartBody>
        <w:p w:rsidR="00192E73" w:rsidRDefault="00192E73">
          <w:pPr>
            <w:pStyle w:val="2EEBFE728807476E94FC2F53BCF7C7CE"/>
          </w:pPr>
          <w:r>
            <w:rPr>
              <w:rStyle w:val="PlaceholderText"/>
              <w:u w:val="single"/>
            </w:rPr>
            <w:t xml:space="preserve">                                 </w:t>
          </w:r>
        </w:p>
      </w:docPartBody>
    </w:docPart>
    <w:docPart>
      <w:docPartPr>
        <w:name w:val="20F15C3D7A4348F09955CDC7444FA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4783E-1A03-4436-A06D-6AD64AD6C86A}"/>
      </w:docPartPr>
      <w:docPartBody>
        <w:p w:rsidR="00192E73" w:rsidRDefault="00192E73">
          <w:pPr>
            <w:pStyle w:val="20F15C3D7A4348F09955CDC7444FAD46"/>
          </w:pPr>
          <w:r w:rsidRPr="00EE4E28">
            <w:rPr>
              <w:rStyle w:val="PlaceholderText"/>
              <w:rFonts w:eastAsiaTheme="minorHAnsi"/>
              <w:b/>
              <w:u w:val="single"/>
            </w:rPr>
            <w:t xml:space="preserve">                                                                                                                                                            </w:t>
          </w:r>
          <w:r w:rsidRPr="00EE4E28">
            <w:rPr>
              <w:rStyle w:val="Boldanoarial"/>
              <w:u w:val="single"/>
            </w:rPr>
            <w:t xml:space="preserve"> </w:t>
          </w:r>
          <w:r>
            <w:rPr>
              <w:rStyle w:val="Boldanoarial"/>
              <w:u w:val="single"/>
            </w:rPr>
            <w:t xml:space="preserve">                                                </w:t>
          </w:r>
          <w:r w:rsidRPr="00291CB6">
            <w:rPr>
              <w:rStyle w:val="Boldanoarial"/>
              <w:color w:val="FFFFFF" w:themeColor="background1"/>
              <w:u w:val="single"/>
            </w:rPr>
            <w:t>.</w:t>
          </w:r>
          <w:r w:rsidRPr="00291CB6">
            <w:rPr>
              <w:rStyle w:val="Boldanoarial"/>
              <w:u w:val="single"/>
            </w:rPr>
            <w:t xml:space="preserve">                                                                                               </w:t>
          </w:r>
          <w:r w:rsidRPr="00291CB6">
            <w:rPr>
              <w:u w:val="single"/>
            </w:rPr>
            <w:t xml:space="preserve">                                                                      </w:t>
          </w:r>
          <w:r>
            <w:rPr>
              <w:u w:val="single"/>
            </w:rPr>
            <w:t xml:space="preserve">                                          </w:t>
          </w:r>
          <w:r w:rsidRPr="00291CB6">
            <w:rPr>
              <w:u w:val="single"/>
            </w:rPr>
            <w:t xml:space="preserve">  </w:t>
          </w:r>
          <w:r>
            <w:rPr>
              <w:u w:val="single"/>
            </w:rPr>
            <w:t xml:space="preserve">   </w:t>
          </w:r>
          <w:r w:rsidRPr="00291CB6">
            <w:rPr>
              <w:color w:val="FFFFFF" w:themeColor="background1"/>
              <w:u w:val="single"/>
            </w:rPr>
            <w:t>.</w:t>
          </w:r>
          <w:r>
            <w:rPr>
              <w:u w:val="single"/>
            </w:rPr>
            <w:t xml:space="preserve"> </w:t>
          </w:r>
          <w:r w:rsidRPr="00291CB6">
            <w:rPr>
              <w:color w:val="FFFFFF" w:themeColor="background1"/>
              <w:u w:val="single"/>
            </w:rPr>
            <w:t>.</w:t>
          </w:r>
          <w:r>
            <w:rPr>
              <w:rStyle w:val="Boldanoarial"/>
              <w:u w:val="single"/>
            </w:rPr>
            <w:t xml:space="preserve">                                                                                                                                                                              </w:t>
          </w:r>
        </w:p>
      </w:docPartBody>
    </w:docPart>
    <w:docPart>
      <w:docPartPr>
        <w:name w:val="E484646B9DF14AB2A7ED74B8829ED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58B9F1-1E41-48D0-B46D-EEA3FE134FED}"/>
      </w:docPartPr>
      <w:docPartBody>
        <w:p w:rsidR="00192E73" w:rsidRDefault="00192E73">
          <w:pPr>
            <w:pStyle w:val="E484646B9DF14AB2A7ED74B8829EDB6E"/>
          </w:pPr>
          <w:r w:rsidRPr="00D12B69">
            <w:rPr>
              <w:rStyle w:val="PlaceholderText"/>
              <w:u w:val="single"/>
            </w:rPr>
            <w:t xml:space="preserve">                                                                                                                     </w:t>
          </w:r>
          <w:r w:rsidRPr="00D12B69">
            <w:rPr>
              <w:rStyle w:val="PlaceholderText"/>
              <w:color w:val="FFFFFF" w:themeColor="background1"/>
              <w:u w:val="single"/>
            </w:rPr>
            <w:t>.</w:t>
          </w:r>
          <w:r w:rsidRPr="00D12B69">
            <w:rPr>
              <w:rStyle w:val="PlaceholderText"/>
              <w:u w:val="single"/>
            </w:rPr>
            <w:t xml:space="preserve"> </w:t>
          </w:r>
          <w:r w:rsidRPr="00D12B69">
            <w:rPr>
              <w:rStyle w:val="PlaceholderText"/>
              <w:color w:val="FFFFFF" w:themeColor="background1"/>
              <w:u w:val="single"/>
            </w:rPr>
            <w:t>.</w:t>
          </w:r>
          <w:r w:rsidRPr="00D12B69">
            <w:rPr>
              <w:rStyle w:val="PlaceholderText"/>
              <w:u w:val="single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</w:t>
          </w:r>
          <w:r w:rsidRPr="00D12B69">
            <w:rPr>
              <w:rStyle w:val="PlaceholderText"/>
              <w:color w:val="FFFFFF" w:themeColor="background1"/>
              <w:u w:val="single"/>
            </w:rPr>
            <w:t>.</w:t>
          </w:r>
          <w:r w:rsidRPr="00D12B69">
            <w:rPr>
              <w:rStyle w:val="PlaceholderText"/>
              <w:u w:val="single"/>
            </w:rPr>
            <w:t xml:space="preserve"> </w:t>
          </w:r>
          <w:r w:rsidRPr="00D12B69">
            <w:rPr>
              <w:rStyle w:val="PlaceholderText"/>
              <w:color w:val="FFFFFF" w:themeColor="background1"/>
              <w:u w:val="single"/>
            </w:rPr>
            <w:t>.</w:t>
          </w:r>
          <w:r w:rsidRPr="00D12B69">
            <w:rPr>
              <w:rStyle w:val="PlaceholderText"/>
              <w:u w:val="single"/>
            </w:rPr>
            <w:t xml:space="preserve">                                                                                                                                                                                                           </w:t>
          </w:r>
          <w:r w:rsidRPr="00D12B69">
            <w:rPr>
              <w:rStyle w:val="PlaceholderText"/>
              <w:color w:val="FFFFFF" w:themeColor="background1"/>
              <w:u w:val="single"/>
            </w:rPr>
            <w:t>.</w:t>
          </w:r>
        </w:p>
      </w:docPartBody>
    </w:docPart>
    <w:docPart>
      <w:docPartPr>
        <w:name w:val="222CED91A1EC403484A02D710253D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0A24F3-AD51-4B60-9316-E27CBC1CE947}"/>
      </w:docPartPr>
      <w:docPartBody>
        <w:p w:rsidR="00192E73" w:rsidRDefault="00192E73">
          <w:pPr>
            <w:pStyle w:val="222CED91A1EC403484A02D710253D26D"/>
          </w:pPr>
          <w:r w:rsidRPr="00D12B69">
            <w:rPr>
              <w:rStyle w:val="PlaceholderText"/>
              <w:rFonts w:eastAsiaTheme="minorHAnsi"/>
              <w:u w:val="single"/>
            </w:rPr>
            <w:t xml:space="preserve">                         </w:t>
          </w:r>
        </w:p>
      </w:docPartBody>
    </w:docPart>
    <w:docPart>
      <w:docPartPr>
        <w:name w:val="4C0872AB3B304BE8B7695334AF2E6C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2F4E84-D3CC-4892-A655-DF619C5E4524}"/>
      </w:docPartPr>
      <w:docPartBody>
        <w:p w:rsidR="00192E73" w:rsidRDefault="00192E73">
          <w:pPr>
            <w:pStyle w:val="4C0872AB3B304BE8B7695334AF2E6C81"/>
          </w:pPr>
          <w:r w:rsidRPr="00D12B69">
            <w:t xml:space="preserve">      </w:t>
          </w:r>
          <w:r w:rsidRPr="00D12B69">
            <w:rPr>
              <w:u w:val="single"/>
            </w:rPr>
            <w:t xml:space="preserve">                                                  </w:t>
          </w:r>
          <w:r w:rsidRPr="00D12B69">
            <w:t xml:space="preserve">   </w:t>
          </w:r>
          <w:r w:rsidRPr="00D12B69">
            <w:rPr>
              <w:color w:val="FFFFFF" w:themeColor="background1"/>
            </w:rPr>
            <w:t>.</w:t>
          </w:r>
          <w:r w:rsidRPr="00D12B69">
            <w:t xml:space="preserve"> </w:t>
          </w:r>
          <w:r w:rsidRPr="00D12B69">
            <w:rPr>
              <w:color w:val="FFFFFF" w:themeColor="background1"/>
            </w:rPr>
            <w:t>.</w:t>
          </w:r>
          <w:r w:rsidRPr="00D12B69">
            <w:t xml:space="preserve"> </w:t>
          </w:r>
          <w:r w:rsidRPr="00D12B69">
            <w:rPr>
              <w:rStyle w:val="PlaceholderText"/>
              <w:sz w:val="16"/>
            </w:rPr>
            <w:t>(Ime i  prezime, potpis)</w:t>
          </w:r>
        </w:p>
      </w:docPartBody>
    </w:docPart>
    <w:docPart>
      <w:docPartPr>
        <w:name w:val="B3D401449BFA40BCBCA5C886A7B39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651229-5C8B-44CB-B99E-3FA976FA7C95}"/>
      </w:docPartPr>
      <w:docPartBody>
        <w:p w:rsidR="00192E73" w:rsidRDefault="00192E73">
          <w:pPr>
            <w:pStyle w:val="B3D401449BFA40BCBCA5C886A7B39CE8"/>
          </w:pPr>
          <w:r w:rsidRPr="00D12B69">
            <w:t xml:space="preserve">      </w:t>
          </w:r>
          <w:r w:rsidRPr="00D12B69">
            <w:rPr>
              <w:u w:val="single"/>
            </w:rPr>
            <w:t xml:space="preserve">                                                  </w:t>
          </w:r>
          <w:r w:rsidRPr="00D12B69">
            <w:t xml:space="preserve">   </w:t>
          </w:r>
          <w:r w:rsidRPr="00D12B69">
            <w:rPr>
              <w:color w:val="FFFFFF" w:themeColor="background1"/>
            </w:rPr>
            <w:t>.</w:t>
          </w:r>
          <w:r w:rsidRPr="00D12B69">
            <w:t xml:space="preserve"> </w:t>
          </w:r>
          <w:r w:rsidRPr="00D12B69">
            <w:rPr>
              <w:color w:val="FFFFFF" w:themeColor="background1"/>
            </w:rPr>
            <w:t>.</w:t>
          </w:r>
          <w:r w:rsidRPr="00D12B69">
            <w:t xml:space="preserve"> </w:t>
          </w:r>
          <w:r w:rsidRPr="00D12B69">
            <w:rPr>
              <w:rStyle w:val="PlaceholderText"/>
              <w:sz w:val="16"/>
            </w:rPr>
            <w:t>(Ime i  prezime, potpis)</w:t>
          </w:r>
        </w:p>
      </w:docPartBody>
    </w:docPart>
    <w:docPart>
      <w:docPartPr>
        <w:name w:val="CF5D699AF06C4F19B993709FD3924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C540FF-366A-407E-A1C7-350D3FA6DABF}"/>
      </w:docPartPr>
      <w:docPartBody>
        <w:p w:rsidR="00192E73" w:rsidRDefault="00192E73">
          <w:pPr>
            <w:pStyle w:val="CF5D699AF06C4F19B993709FD3924C89"/>
          </w:pPr>
          <w:r w:rsidRPr="00D12B69">
            <w:t xml:space="preserve">      </w:t>
          </w:r>
          <w:r w:rsidRPr="00D12B69">
            <w:rPr>
              <w:u w:val="single"/>
            </w:rPr>
            <w:t xml:space="preserve">                                                  </w:t>
          </w:r>
          <w:r w:rsidRPr="00D12B69">
            <w:t xml:space="preserve">   </w:t>
          </w:r>
          <w:r w:rsidRPr="00D12B69">
            <w:rPr>
              <w:color w:val="FFFFFF" w:themeColor="background1"/>
            </w:rPr>
            <w:t>.</w:t>
          </w:r>
          <w:r w:rsidRPr="00D12B69">
            <w:t xml:space="preserve"> </w:t>
          </w:r>
          <w:r w:rsidRPr="00D12B69">
            <w:rPr>
              <w:color w:val="FFFFFF" w:themeColor="background1"/>
            </w:rPr>
            <w:t>.</w:t>
          </w:r>
          <w:r w:rsidRPr="00D12B69">
            <w:t xml:space="preserve"> </w:t>
          </w:r>
          <w:r w:rsidRPr="00D12B69">
            <w:rPr>
              <w:rStyle w:val="PlaceholderText"/>
              <w:sz w:val="16"/>
            </w:rPr>
            <w:t>(Ime i  prezime, potpis)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E73"/>
    <w:rsid w:val="00192E73"/>
    <w:rsid w:val="009B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hr-HR" w:eastAsia="hr-H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E425EFE56706445490D475FB3AC1918F">
    <w:name w:val="E425EFE56706445490D475FB3AC1918F"/>
  </w:style>
  <w:style w:type="paragraph" w:customStyle="1" w:styleId="30DB849B411D4B6792EB4EED05F30D97">
    <w:name w:val="30DB849B411D4B6792EB4EED05F30D97"/>
  </w:style>
  <w:style w:type="paragraph" w:customStyle="1" w:styleId="2AAEC95847BB4B40B39A4DDDC64D099E">
    <w:name w:val="2AAEC95847BB4B40B39A4DDDC64D099E"/>
  </w:style>
  <w:style w:type="paragraph" w:customStyle="1" w:styleId="E19EC985D9A444C59F9F1E123F8F081E">
    <w:name w:val="E19EC985D9A444C59F9F1E123F8F081E"/>
  </w:style>
  <w:style w:type="paragraph" w:customStyle="1" w:styleId="2EEBFE728807476E94FC2F53BCF7C7CE">
    <w:name w:val="2EEBFE728807476E94FC2F53BCF7C7CE"/>
  </w:style>
  <w:style w:type="character" w:customStyle="1" w:styleId="Boldanoarial">
    <w:name w:val="Boldano arial"/>
    <w:basedOn w:val="DefaultParagraphFont"/>
    <w:uiPriority w:val="1"/>
    <w:rPr>
      <w:rFonts w:ascii="Arial Narrow" w:hAnsi="Arial Narrow"/>
      <w:b/>
      <w:sz w:val="24"/>
    </w:rPr>
  </w:style>
  <w:style w:type="paragraph" w:customStyle="1" w:styleId="20F15C3D7A4348F09955CDC7444FAD46">
    <w:name w:val="20F15C3D7A4348F09955CDC7444FAD46"/>
  </w:style>
  <w:style w:type="paragraph" w:customStyle="1" w:styleId="E484646B9DF14AB2A7ED74B8829EDB6E">
    <w:name w:val="E484646B9DF14AB2A7ED74B8829EDB6E"/>
  </w:style>
  <w:style w:type="paragraph" w:customStyle="1" w:styleId="222CED91A1EC403484A02D710253D26D">
    <w:name w:val="222CED91A1EC403484A02D710253D26D"/>
  </w:style>
  <w:style w:type="paragraph" w:customStyle="1" w:styleId="4C0872AB3B304BE8B7695334AF2E6C81">
    <w:name w:val="4C0872AB3B304BE8B7695334AF2E6C81"/>
  </w:style>
  <w:style w:type="paragraph" w:customStyle="1" w:styleId="B3D401449BFA40BCBCA5C886A7B39CE8">
    <w:name w:val="B3D401449BFA40BCBCA5C886A7B39CE8"/>
  </w:style>
  <w:style w:type="paragraph" w:customStyle="1" w:styleId="CF5D699AF06C4F19B993709FD3924C89">
    <w:name w:val="CF5D699AF06C4F19B993709FD3924C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DD1D04B37AF144AC27BF2E495FED85" ma:contentTypeVersion="14" ma:contentTypeDescription="Stvaranje novog dokumenta." ma:contentTypeScope="" ma:versionID="80c7aab184f250e180650f1a9df18468">
  <xsd:schema xmlns:xsd="http://www.w3.org/2001/XMLSchema" xmlns:xs="http://www.w3.org/2001/XMLSchema" xmlns:p="http://schemas.microsoft.com/office/2006/metadata/properties" xmlns:ns2="b7cc66e5-4580-4b3d-937d-15669e8ec9c8" xmlns:ns3="02e13a99-47de-43c8-9d92-3e2f2af193af" targetNamespace="http://schemas.microsoft.com/office/2006/metadata/properties" ma:root="true" ma:fieldsID="e8262fb866f1aac6a40eeed7ceb64088" ns2:_="" ns3:_="">
    <xsd:import namespace="b7cc66e5-4580-4b3d-937d-15669e8ec9c8"/>
    <xsd:import namespace="02e13a99-47de-43c8-9d92-3e2f2af19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c66e5-4580-4b3d-937d-15669e8ec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a" ma:readOnly="false" ma:fieldId="{5cf76f15-5ced-4ddc-b409-7134ff3c332f}" ma:taxonomyMulti="true" ma:sspId="10ce4a7e-d4b2-4e29-9727-42649def15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13a99-47de-43c8-9d92-3e2f2af193a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e12859b-b1f8-4556-9376-34add1b1086f}" ma:internalName="TaxCatchAll" ma:showField="CatchAllData" ma:web="02e13a99-47de-43c8-9d92-3e2f2af193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cc66e5-4580-4b3d-937d-15669e8ec9c8">
      <Terms xmlns="http://schemas.microsoft.com/office/infopath/2007/PartnerControls"/>
    </lcf76f155ced4ddcb4097134ff3c332f>
    <TaxCatchAll xmlns="02e13a99-47de-43c8-9d92-3e2f2af193af" xsi:nil="true"/>
  </documentManagement>
</p:properties>
</file>

<file path=customXml/itemProps1.xml><?xml version="1.0" encoding="utf-8"?>
<ds:datastoreItem xmlns:ds="http://schemas.openxmlformats.org/officeDocument/2006/customXml" ds:itemID="{F66D1A1B-FBD5-457C-B06D-C799957216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E4694D-21E6-4CCB-907F-BA0C297FF074}"/>
</file>

<file path=customXml/itemProps3.xml><?xml version="1.0" encoding="utf-8"?>
<ds:datastoreItem xmlns:ds="http://schemas.openxmlformats.org/officeDocument/2006/customXml" ds:itemID="{7523B24B-04FE-4354-A27D-6C42B10AA956}"/>
</file>

<file path=customXml/itemProps4.xml><?xml version="1.0" encoding="utf-8"?>
<ds:datastoreItem xmlns:ds="http://schemas.openxmlformats.org/officeDocument/2006/customXml" ds:itemID="{4B1F8AC2-25A3-4B99-9EFD-7C9465583A84}"/>
</file>

<file path=docProps/app.xml><?xml version="1.0" encoding="utf-8"?>
<Properties xmlns="http://schemas.openxmlformats.org/officeDocument/2006/extended-properties" xmlns:vt="http://schemas.openxmlformats.org/officeDocument/2006/docPropsVTypes">
  <Template>OB-7-10-2B Potvrda o provedenom postupku provjere izvornosti zavrsnog rada.dotx</Template>
  <TotalTime>3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 Dokšanović</dc:creator>
  <cp:keywords/>
  <dc:description/>
  <cp:lastModifiedBy>Tihomir Dokšanović</cp:lastModifiedBy>
  <cp:revision>2</cp:revision>
  <cp:lastPrinted>2019-01-30T11:50:00Z</cp:lastPrinted>
  <dcterms:created xsi:type="dcterms:W3CDTF">2023-10-23T12:47:00Z</dcterms:created>
  <dcterms:modified xsi:type="dcterms:W3CDTF">2024-09-13T07:59:00Z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0x0101009ADD1D04B37AF144AC27BF2E495FED85</vt:lpwstr>
  </property>
</Properties>
</file>